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2CD47D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7CE08EFC" w14:textId="60467BEB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York.</w:t>
      </w:r>
    </w:p>
    <w:p w14:paraId="4DDA46A4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D4ED66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44A82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 at</w:t>
      </w:r>
    </w:p>
    <w:p w14:paraId="21CB18A6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077D4D5C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6D0D669C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26649C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EE8AE9" w14:textId="77777777" w:rsidR="00620E92" w:rsidRDefault="00620E92" w:rsidP="00620E9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4DDD98DB" w14:textId="4F540F78" w:rsidR="00BA00AB" w:rsidRPr="00620E9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20E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0B92F" w14:textId="77777777" w:rsidR="00620E92" w:rsidRDefault="00620E92" w:rsidP="009139A6">
      <w:r>
        <w:separator/>
      </w:r>
    </w:p>
  </w:endnote>
  <w:endnote w:type="continuationSeparator" w:id="0">
    <w:p w14:paraId="01F900FF" w14:textId="77777777" w:rsidR="00620E92" w:rsidRDefault="00620E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C31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A0E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84C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DD5D6" w14:textId="77777777" w:rsidR="00620E92" w:rsidRDefault="00620E92" w:rsidP="009139A6">
      <w:r>
        <w:separator/>
      </w:r>
    </w:p>
  </w:footnote>
  <w:footnote w:type="continuationSeparator" w:id="0">
    <w:p w14:paraId="379F87C0" w14:textId="77777777" w:rsidR="00620E92" w:rsidRDefault="00620E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FE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71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D6B4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E92"/>
    <w:rsid w:val="000666E0"/>
    <w:rsid w:val="00192C19"/>
    <w:rsid w:val="002510B7"/>
    <w:rsid w:val="005C130B"/>
    <w:rsid w:val="00620E9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07049"/>
  <w15:chartTrackingRefBased/>
  <w15:docId w15:val="{B300E400-0B59-4CE2-B910-21F76DAB4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5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16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2021-05-01T14:50:00Z</dcterms:created>
  <dcterms:modified xsi:type="dcterms:W3CDTF">2021-05-01T15:06:00Z</dcterms:modified>
</cp:coreProperties>
</file>